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301" w:rsidRDefault="006F6C96" w:rsidP="00DC0301">
      <w:pPr>
        <w:spacing w:line="520" w:lineRule="exact"/>
        <w:rPr>
          <w:rFonts w:ascii="黑体" w:eastAsia="黑体" w:hAnsi="黑体"/>
          <w:bCs/>
          <w:sz w:val="32"/>
        </w:rPr>
      </w:pPr>
      <w:r w:rsidRPr="00853BE1"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E419D3" wp14:editId="59BF906A">
                <wp:simplePos x="0" y="0"/>
                <wp:positionH relativeFrom="column">
                  <wp:posOffset>-62392</wp:posOffset>
                </wp:positionH>
                <wp:positionV relativeFrom="paragraph">
                  <wp:posOffset>-833755</wp:posOffset>
                </wp:positionV>
                <wp:extent cx="669290" cy="499730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C96" w:rsidRPr="00853BE1" w:rsidRDefault="006F6C96" w:rsidP="006F6C96">
                            <w:pPr>
                              <w:rPr>
                                <w:sz w:val="24"/>
                              </w:rPr>
                            </w:pPr>
                            <w:bookmarkStart w:id="0" w:name="_GoBack"/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-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E419D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4.9pt;margin-top:-65.65pt;width:52.7pt;height:3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" filled="f" stroked="f">
                <v:textbox>
                  <w:txbxContent>
                    <w:p w:rsidR="006F6C96" w:rsidRPr="00853BE1" w:rsidRDefault="006F6C96" w:rsidP="006F6C96">
                      <w:pPr>
                        <w:rPr>
                          <w:sz w:val="24"/>
                        </w:rPr>
                      </w:pPr>
                      <w:bookmarkStart w:id="1" w:name="_GoBack"/>
                      <w:r w:rsidRPr="00853BE1">
                        <w:rPr>
                          <w:rFonts w:hint="eastAsia"/>
                          <w:sz w:val="24"/>
                        </w:rPr>
                        <w:t>表</w:t>
                      </w:r>
                      <w:r w:rsidRPr="00853BE1">
                        <w:rPr>
                          <w:rFonts w:hint="eastAsia"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2</w:t>
                      </w:r>
                      <w:r w:rsidRPr="00853BE1">
                        <w:rPr>
                          <w:rFonts w:hint="eastAsia"/>
                          <w:sz w:val="24"/>
                        </w:rPr>
                        <w:t>-</w:t>
                      </w:r>
                      <w:r>
                        <w:rPr>
                          <w:sz w:val="24"/>
                        </w:rPr>
                        <w:t>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72D92" w:rsidRPr="00225C17" w:rsidRDefault="00152915" w:rsidP="004A247D">
      <w:pPr>
        <w:spacing w:line="52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经济</w:t>
      </w:r>
      <w:r w:rsidR="0053165F">
        <w:rPr>
          <w:rFonts w:ascii="方正小标宋简体" w:eastAsia="方正小标宋简体" w:hAnsi="华文中宋" w:hint="eastAsia"/>
          <w:sz w:val="44"/>
          <w:szCs w:val="44"/>
        </w:rPr>
        <w:t>学科</w:t>
      </w:r>
      <w:r>
        <w:rPr>
          <w:rFonts w:ascii="方正小标宋简体" w:eastAsia="方正小标宋简体" w:hAnsi="华文中宋" w:hint="eastAsia"/>
          <w:sz w:val="44"/>
          <w:szCs w:val="44"/>
        </w:rPr>
        <w:t>、管理</w:t>
      </w:r>
      <w:r w:rsidR="0053165F">
        <w:rPr>
          <w:rFonts w:ascii="方正小标宋简体" w:eastAsia="方正小标宋简体" w:hAnsi="华文中宋" w:hint="eastAsia"/>
          <w:sz w:val="44"/>
          <w:szCs w:val="44"/>
        </w:rPr>
        <w:t>学科</w:t>
      </w:r>
      <w:r w:rsidR="00F651A5">
        <w:rPr>
          <w:rFonts w:ascii="方正小标宋简体" w:eastAsia="方正小标宋简体" w:hAnsi="华文中宋" w:hint="eastAsia"/>
          <w:sz w:val="44"/>
          <w:szCs w:val="44"/>
        </w:rPr>
        <w:t>申报</w:t>
      </w:r>
      <w:r w:rsidR="00CB0274">
        <w:rPr>
          <w:rFonts w:ascii="方正小标宋简体" w:eastAsia="方正小标宋简体" w:hAnsi="华文中宋" w:hint="eastAsia"/>
          <w:sz w:val="44"/>
          <w:szCs w:val="44"/>
        </w:rPr>
        <w:t>人员</w:t>
      </w:r>
      <w:r w:rsidR="00A91CDA">
        <w:rPr>
          <w:rFonts w:ascii="方正小标宋简体" w:eastAsia="方正小标宋简体" w:hAnsi="华文中宋" w:hint="eastAsia"/>
          <w:sz w:val="44"/>
          <w:szCs w:val="44"/>
        </w:rPr>
        <w:t>学术评价</w:t>
      </w:r>
      <w:r w:rsidR="00872D92" w:rsidRPr="00225C17">
        <w:rPr>
          <w:rFonts w:ascii="方正小标宋简体" w:eastAsia="方正小标宋简体" w:hAnsi="华文中宋" w:hint="eastAsia"/>
          <w:sz w:val="44"/>
          <w:szCs w:val="44"/>
        </w:rPr>
        <w:t>表</w:t>
      </w:r>
    </w:p>
    <w:p w:rsidR="00FC1ECF" w:rsidRPr="00207126" w:rsidRDefault="00FC1ECF" w:rsidP="004A247D">
      <w:pPr>
        <w:spacing w:line="520" w:lineRule="exact"/>
        <w:jc w:val="center"/>
        <w:rPr>
          <w:rFonts w:ascii="方正小标宋简体" w:eastAsia="方正小标宋简体" w:hAnsi="华文中宋"/>
          <w:sz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7"/>
        <w:gridCol w:w="1561"/>
        <w:gridCol w:w="2127"/>
        <w:gridCol w:w="3172"/>
      </w:tblGrid>
      <w:tr w:rsidR="00274272" w:rsidTr="00A91CDA">
        <w:trPr>
          <w:cantSplit/>
          <w:trHeight w:val="954"/>
          <w:jc w:val="center"/>
        </w:trPr>
        <w:tc>
          <w:tcPr>
            <w:tcW w:w="2037" w:type="dxa"/>
            <w:vAlign w:val="center"/>
          </w:tcPr>
          <w:p w:rsidR="00274272" w:rsidRDefault="00274272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姓</w:t>
            </w:r>
            <w:r>
              <w:rPr>
                <w:rFonts w:eastAsia="黑体" w:hint="eastAsia"/>
                <w:sz w:val="28"/>
              </w:rPr>
              <w:t xml:space="preserve">   </w:t>
            </w:r>
            <w:r>
              <w:rPr>
                <w:rFonts w:eastAsia="黑体" w:hint="eastAsia"/>
                <w:sz w:val="28"/>
              </w:rPr>
              <w:t>名</w:t>
            </w:r>
          </w:p>
        </w:tc>
        <w:tc>
          <w:tcPr>
            <w:tcW w:w="1561" w:type="dxa"/>
            <w:vAlign w:val="center"/>
          </w:tcPr>
          <w:p w:rsidR="00274272" w:rsidRPr="0087772C" w:rsidRDefault="00274272">
            <w:pPr>
              <w:jc w:val="center"/>
              <w:rPr>
                <w:rFonts w:eastAsia="楷体_GB2312"/>
                <w:b/>
                <w:sz w:val="28"/>
              </w:rPr>
            </w:pPr>
          </w:p>
        </w:tc>
        <w:tc>
          <w:tcPr>
            <w:tcW w:w="2127" w:type="dxa"/>
            <w:vAlign w:val="center"/>
          </w:tcPr>
          <w:p w:rsidR="00B63654" w:rsidRDefault="00274272" w:rsidP="00B63654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现</w:t>
            </w:r>
            <w:r w:rsidR="000669C5">
              <w:rPr>
                <w:rFonts w:eastAsia="黑体" w:hint="eastAsia"/>
                <w:sz w:val="28"/>
              </w:rPr>
              <w:t>专业技术</w:t>
            </w:r>
          </w:p>
          <w:p w:rsidR="00274272" w:rsidRDefault="00B63654" w:rsidP="00B63654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黑体" w:hint="eastAsia"/>
                <w:sz w:val="28"/>
              </w:rPr>
              <w:t>岗位</w:t>
            </w:r>
            <w:r w:rsidR="00274272">
              <w:rPr>
                <w:rFonts w:eastAsia="黑体" w:hint="eastAsia"/>
                <w:sz w:val="28"/>
              </w:rPr>
              <w:t>务</w:t>
            </w:r>
          </w:p>
        </w:tc>
        <w:tc>
          <w:tcPr>
            <w:tcW w:w="3172" w:type="dxa"/>
            <w:vAlign w:val="center"/>
          </w:tcPr>
          <w:p w:rsidR="00274272" w:rsidRPr="00A61F18" w:rsidRDefault="00274272" w:rsidP="004A67DF">
            <w:pPr>
              <w:rPr>
                <w:rFonts w:eastAsia="楷体_GB2312"/>
                <w:b/>
                <w:sz w:val="28"/>
                <w:szCs w:val="28"/>
              </w:rPr>
            </w:pPr>
          </w:p>
        </w:tc>
      </w:tr>
      <w:tr w:rsidR="00A91CDA" w:rsidTr="00A91CDA">
        <w:trPr>
          <w:cantSplit/>
          <w:trHeight w:val="1215"/>
          <w:jc w:val="center"/>
        </w:trPr>
        <w:tc>
          <w:tcPr>
            <w:tcW w:w="2037" w:type="dxa"/>
            <w:vAlign w:val="center"/>
          </w:tcPr>
          <w:p w:rsidR="00A91CDA" w:rsidRPr="004A693D" w:rsidRDefault="00B63654" w:rsidP="00CB0274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学科</w:t>
            </w:r>
            <w:r w:rsidR="00A91CDA">
              <w:rPr>
                <w:rFonts w:ascii="黑体" w:eastAsia="黑体" w:hint="eastAsia"/>
                <w:bCs/>
                <w:sz w:val="28"/>
              </w:rPr>
              <w:t>所在学院</w:t>
            </w:r>
          </w:p>
        </w:tc>
        <w:tc>
          <w:tcPr>
            <w:tcW w:w="1561" w:type="dxa"/>
            <w:vAlign w:val="center"/>
          </w:tcPr>
          <w:p w:rsidR="00A91CDA" w:rsidRDefault="00A91CDA" w:rsidP="00CB027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A91CDA" w:rsidRDefault="00A91CDA" w:rsidP="00A91CDA">
            <w:pPr>
              <w:jc w:val="center"/>
              <w:rPr>
                <w:sz w:val="24"/>
              </w:rPr>
            </w:pPr>
            <w:r>
              <w:rPr>
                <w:rFonts w:ascii="黑体" w:eastAsia="黑体" w:hint="eastAsia"/>
                <w:bCs/>
                <w:sz w:val="28"/>
              </w:rPr>
              <w:t>申报专业技术</w:t>
            </w:r>
            <w:r w:rsidR="00B63654">
              <w:rPr>
                <w:rFonts w:ascii="黑体" w:eastAsia="黑体" w:hint="eastAsia"/>
                <w:bCs/>
                <w:sz w:val="28"/>
              </w:rPr>
              <w:t>岗位</w:t>
            </w:r>
          </w:p>
        </w:tc>
        <w:tc>
          <w:tcPr>
            <w:tcW w:w="3172" w:type="dxa"/>
            <w:vAlign w:val="center"/>
          </w:tcPr>
          <w:p w:rsidR="00A91CDA" w:rsidRDefault="00A91CDA" w:rsidP="00764A20">
            <w:pPr>
              <w:spacing w:line="400" w:lineRule="exact"/>
              <w:rPr>
                <w:sz w:val="24"/>
              </w:rPr>
            </w:pPr>
          </w:p>
        </w:tc>
      </w:tr>
      <w:tr w:rsidR="00274272" w:rsidTr="00A91CDA">
        <w:trPr>
          <w:cantSplit/>
          <w:trHeight w:val="70"/>
          <w:jc w:val="center"/>
        </w:trPr>
        <w:tc>
          <w:tcPr>
            <w:tcW w:w="8897" w:type="dxa"/>
            <w:gridSpan w:val="4"/>
            <w:vAlign w:val="center"/>
          </w:tcPr>
          <w:p w:rsidR="00274272" w:rsidRPr="00923264" w:rsidRDefault="00274272" w:rsidP="00923264">
            <w:pPr>
              <w:spacing w:line="80" w:lineRule="exact"/>
              <w:jc w:val="center"/>
              <w:rPr>
                <w:rFonts w:ascii="黑体" w:eastAsia="黑体"/>
                <w:bCs/>
                <w:sz w:val="10"/>
                <w:szCs w:val="10"/>
              </w:rPr>
            </w:pPr>
          </w:p>
        </w:tc>
      </w:tr>
      <w:tr w:rsidR="00F651A5" w:rsidTr="00F651A5">
        <w:trPr>
          <w:cantSplit/>
          <w:trHeight w:val="4845"/>
          <w:jc w:val="center"/>
        </w:trPr>
        <w:tc>
          <w:tcPr>
            <w:tcW w:w="2037" w:type="dxa"/>
            <w:vMerge w:val="restart"/>
            <w:vAlign w:val="center"/>
          </w:tcPr>
          <w:p w:rsidR="00F651A5" w:rsidRDefault="00F651A5" w:rsidP="002D4538">
            <w:pPr>
              <w:spacing w:line="400" w:lineRule="exact"/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学术自我鉴定</w:t>
            </w:r>
          </w:p>
          <w:p w:rsidR="00F651A5" w:rsidRPr="002A412C" w:rsidRDefault="00F651A5" w:rsidP="002D4538">
            <w:pPr>
              <w:spacing w:line="400" w:lineRule="exact"/>
              <w:jc w:val="center"/>
              <w:rPr>
                <w:rFonts w:ascii="黑体" w:eastAsia="黑体"/>
                <w:bCs/>
                <w:sz w:val="28"/>
              </w:rPr>
            </w:pPr>
          </w:p>
        </w:tc>
        <w:tc>
          <w:tcPr>
            <w:tcW w:w="6860" w:type="dxa"/>
            <w:gridSpan w:val="3"/>
            <w:tcBorders>
              <w:bottom w:val="nil"/>
            </w:tcBorders>
            <w:vAlign w:val="center"/>
          </w:tcPr>
          <w:p w:rsidR="00F651A5" w:rsidRPr="00F651A5" w:rsidRDefault="00F651A5" w:rsidP="00F651A5">
            <w:pPr>
              <w:spacing w:line="400" w:lineRule="exact"/>
              <w:jc w:val="left"/>
              <w:rPr>
                <w:rFonts w:ascii="华文楷体" w:eastAsia="华文楷体" w:hAnsi="华文楷体"/>
                <w:bCs/>
                <w:sz w:val="28"/>
              </w:rPr>
            </w:pPr>
          </w:p>
        </w:tc>
      </w:tr>
      <w:tr w:rsidR="00F651A5" w:rsidTr="00F651A5">
        <w:trPr>
          <w:cantSplit/>
          <w:trHeight w:val="525"/>
          <w:jc w:val="center"/>
        </w:trPr>
        <w:tc>
          <w:tcPr>
            <w:tcW w:w="2037" w:type="dxa"/>
            <w:vMerge/>
            <w:vAlign w:val="center"/>
          </w:tcPr>
          <w:p w:rsidR="00F651A5" w:rsidRDefault="00F651A5" w:rsidP="002D4538">
            <w:pPr>
              <w:spacing w:line="400" w:lineRule="exact"/>
              <w:jc w:val="center"/>
              <w:rPr>
                <w:rFonts w:ascii="黑体" w:eastAsia="黑体"/>
                <w:bCs/>
                <w:sz w:val="28"/>
              </w:rPr>
            </w:pPr>
          </w:p>
        </w:tc>
        <w:tc>
          <w:tcPr>
            <w:tcW w:w="6860" w:type="dxa"/>
            <w:gridSpan w:val="3"/>
            <w:tcBorders>
              <w:top w:val="nil"/>
            </w:tcBorders>
            <w:vAlign w:val="center"/>
          </w:tcPr>
          <w:p w:rsidR="00F651A5" w:rsidRDefault="00F651A5" w:rsidP="00F651A5">
            <w:pPr>
              <w:spacing w:line="400" w:lineRule="exact"/>
              <w:jc w:val="left"/>
              <w:rPr>
                <w:rFonts w:ascii="黑体" w:eastAsia="黑体"/>
                <w:bCs/>
                <w:sz w:val="28"/>
              </w:rPr>
            </w:pPr>
            <w:r w:rsidRPr="00F651A5">
              <w:rPr>
                <w:rFonts w:ascii="华文楷体" w:eastAsia="华文楷体" w:hAnsi="华文楷体" w:hint="eastAsia"/>
                <w:bCs/>
                <w:sz w:val="22"/>
              </w:rPr>
              <w:t>成果（</w:t>
            </w:r>
            <w:r w:rsidR="00B44610">
              <w:rPr>
                <w:rFonts w:ascii="华文楷体" w:eastAsia="华文楷体" w:hAnsi="华文楷体" w:hint="eastAsia"/>
                <w:bCs/>
                <w:sz w:val="22"/>
              </w:rPr>
              <w:t>代表性业绩成果会评</w:t>
            </w:r>
            <w:r w:rsidRPr="00F651A5">
              <w:rPr>
                <w:rFonts w:ascii="华文楷体" w:eastAsia="华文楷体" w:hAnsi="华文楷体" w:hint="eastAsia"/>
                <w:bCs/>
                <w:sz w:val="22"/>
              </w:rPr>
              <w:t>表）复印件一份附后</w:t>
            </w:r>
          </w:p>
        </w:tc>
      </w:tr>
      <w:tr w:rsidR="00F14102" w:rsidTr="00A91CDA">
        <w:trPr>
          <w:cantSplit/>
          <w:trHeight w:hRule="exact" w:val="133"/>
          <w:jc w:val="center"/>
        </w:trPr>
        <w:tc>
          <w:tcPr>
            <w:tcW w:w="8897" w:type="dxa"/>
            <w:gridSpan w:val="4"/>
            <w:vAlign w:val="center"/>
          </w:tcPr>
          <w:p w:rsidR="00F14102" w:rsidRDefault="00F14102" w:rsidP="002D4538">
            <w:pPr>
              <w:spacing w:line="400" w:lineRule="exact"/>
              <w:jc w:val="center"/>
              <w:rPr>
                <w:b/>
                <w:bCs/>
                <w:sz w:val="28"/>
              </w:rPr>
            </w:pPr>
          </w:p>
        </w:tc>
      </w:tr>
      <w:tr w:rsidR="00A91CDA" w:rsidTr="00A91CDA">
        <w:trPr>
          <w:cantSplit/>
          <w:trHeight w:hRule="exact" w:val="2056"/>
          <w:jc w:val="center"/>
        </w:trPr>
        <w:tc>
          <w:tcPr>
            <w:tcW w:w="2037" w:type="dxa"/>
            <w:vMerge w:val="restart"/>
            <w:vAlign w:val="center"/>
          </w:tcPr>
          <w:p w:rsidR="00A91CDA" w:rsidRDefault="00A91CDA" w:rsidP="00CB0274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学术</w:t>
            </w:r>
            <w:r w:rsidRPr="002A412C">
              <w:rPr>
                <w:rFonts w:ascii="黑体" w:eastAsia="黑体" w:hint="eastAsia"/>
                <w:bCs/>
                <w:sz w:val="28"/>
              </w:rPr>
              <w:t>评价</w:t>
            </w:r>
          </w:p>
          <w:p w:rsidR="00A91CDA" w:rsidRPr="005A07BA" w:rsidRDefault="00A91CDA" w:rsidP="00A91CDA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得分</w:t>
            </w:r>
          </w:p>
        </w:tc>
        <w:tc>
          <w:tcPr>
            <w:tcW w:w="6860" w:type="dxa"/>
            <w:gridSpan w:val="3"/>
            <w:vAlign w:val="center"/>
          </w:tcPr>
          <w:p w:rsidR="00A91CDA" w:rsidRPr="00CB0274" w:rsidRDefault="00A91CDA" w:rsidP="002D4538">
            <w:pPr>
              <w:spacing w:line="400" w:lineRule="exact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A91CDA" w:rsidTr="00A91CDA">
        <w:trPr>
          <w:cantSplit/>
          <w:trHeight w:hRule="exact" w:val="932"/>
          <w:jc w:val="center"/>
        </w:trPr>
        <w:tc>
          <w:tcPr>
            <w:tcW w:w="2037" w:type="dxa"/>
            <w:vMerge/>
            <w:vAlign w:val="center"/>
          </w:tcPr>
          <w:p w:rsidR="00A91CDA" w:rsidRDefault="00A91CDA" w:rsidP="00A91CDA">
            <w:pPr>
              <w:rPr>
                <w:rFonts w:ascii="黑体" w:eastAsia="黑体"/>
                <w:bCs/>
                <w:sz w:val="28"/>
              </w:rPr>
            </w:pPr>
          </w:p>
        </w:tc>
        <w:tc>
          <w:tcPr>
            <w:tcW w:w="6860" w:type="dxa"/>
            <w:gridSpan w:val="3"/>
            <w:vAlign w:val="center"/>
          </w:tcPr>
          <w:p w:rsidR="00A91CDA" w:rsidRPr="00FB1E76" w:rsidRDefault="00A91CDA" w:rsidP="00A91CDA">
            <w:pPr>
              <w:spacing w:line="400" w:lineRule="exact"/>
              <w:jc w:val="left"/>
              <w:rPr>
                <w:rFonts w:ascii="华文楷体" w:eastAsia="华文楷体" w:hAnsi="华文楷体"/>
                <w:bCs/>
                <w:sz w:val="26"/>
              </w:rPr>
            </w:pPr>
            <w:r w:rsidRPr="00FB1E76">
              <w:rPr>
                <w:rFonts w:ascii="华文楷体" w:eastAsia="华文楷体" w:hAnsi="华文楷体" w:hint="eastAsia"/>
                <w:bCs/>
                <w:sz w:val="26"/>
              </w:rPr>
              <w:t xml:space="preserve">经济与管理学部负责人：           </w:t>
            </w:r>
          </w:p>
          <w:p w:rsidR="00A91CDA" w:rsidRPr="00CB0274" w:rsidRDefault="00A91CDA" w:rsidP="00A91CDA">
            <w:pPr>
              <w:spacing w:line="400" w:lineRule="exact"/>
              <w:jc w:val="left"/>
              <w:rPr>
                <w:rFonts w:ascii="黑体" w:eastAsia="黑体"/>
                <w:bCs/>
                <w:sz w:val="28"/>
              </w:rPr>
            </w:pPr>
            <w:r w:rsidRPr="00FB1E76">
              <w:rPr>
                <w:rFonts w:ascii="华文楷体" w:eastAsia="华文楷体" w:hAnsi="华文楷体" w:hint="eastAsia"/>
                <w:bCs/>
                <w:sz w:val="26"/>
              </w:rPr>
              <w:t xml:space="preserve">                                  年   月   日</w:t>
            </w:r>
          </w:p>
        </w:tc>
      </w:tr>
    </w:tbl>
    <w:p w:rsidR="0053165F" w:rsidRDefault="00923264" w:rsidP="00F14102">
      <w:pPr>
        <w:spacing w:line="300" w:lineRule="exact"/>
        <w:ind w:firstLineChars="100" w:firstLine="240"/>
        <w:rPr>
          <w:rFonts w:ascii="仿宋_GB2312" w:eastAsia="仿宋_GB2312"/>
          <w:sz w:val="24"/>
          <w:szCs w:val="24"/>
        </w:rPr>
      </w:pPr>
      <w:r w:rsidRPr="00923264">
        <w:rPr>
          <w:rFonts w:ascii="仿宋_GB2312" w:eastAsia="仿宋_GB2312" w:hint="eastAsia"/>
          <w:sz w:val="24"/>
          <w:szCs w:val="24"/>
        </w:rPr>
        <w:t>说明：</w:t>
      </w:r>
      <w:r w:rsidR="0053165F">
        <w:rPr>
          <w:rFonts w:ascii="仿宋_GB2312" w:eastAsia="仿宋_GB2312" w:hint="eastAsia"/>
          <w:sz w:val="24"/>
          <w:szCs w:val="24"/>
        </w:rPr>
        <w:t>1.学术评价得分采用百分制。</w:t>
      </w:r>
    </w:p>
    <w:p w:rsidR="00F14102" w:rsidRPr="00F14102" w:rsidRDefault="0053165F" w:rsidP="0053165F">
      <w:pPr>
        <w:spacing w:line="300" w:lineRule="exact"/>
        <w:ind w:firstLineChars="400" w:firstLine="96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2.</w:t>
      </w:r>
      <w:r w:rsidR="00A91CDA">
        <w:rPr>
          <w:rFonts w:ascii="仿宋_GB2312" w:eastAsia="仿宋_GB2312" w:hint="eastAsia"/>
          <w:sz w:val="24"/>
          <w:szCs w:val="24"/>
        </w:rPr>
        <w:t>此表一式两份，一份交人力资源处，一份交参评人员所在评审委员会。</w:t>
      </w:r>
    </w:p>
    <w:sectPr w:rsidR="00F14102" w:rsidRPr="00F14102" w:rsidSect="004E4668">
      <w:footerReference w:type="even" r:id="rId6"/>
      <w:pgSz w:w="11907" w:h="16840" w:code="9"/>
      <w:pgMar w:top="1418" w:right="1418" w:bottom="1418" w:left="1418" w:header="737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FAC" w:rsidRDefault="00EE5FAC">
      <w:r>
        <w:separator/>
      </w:r>
    </w:p>
  </w:endnote>
  <w:endnote w:type="continuationSeparator" w:id="0">
    <w:p w:rsidR="00EE5FAC" w:rsidRDefault="00EE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B4" w:rsidRDefault="00977DB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77DB4" w:rsidRDefault="00977D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FAC" w:rsidRDefault="00EE5FAC">
      <w:r>
        <w:separator/>
      </w:r>
    </w:p>
  </w:footnote>
  <w:footnote w:type="continuationSeparator" w:id="0">
    <w:p w:rsidR="00EE5FAC" w:rsidRDefault="00EE5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5BF"/>
    <w:rsid w:val="00007AB2"/>
    <w:rsid w:val="0001533E"/>
    <w:rsid w:val="00015E98"/>
    <w:rsid w:val="0001607F"/>
    <w:rsid w:val="00017457"/>
    <w:rsid w:val="0001759B"/>
    <w:rsid w:val="00047351"/>
    <w:rsid w:val="00053E24"/>
    <w:rsid w:val="000631C4"/>
    <w:rsid w:val="00064634"/>
    <w:rsid w:val="000669C5"/>
    <w:rsid w:val="000727BA"/>
    <w:rsid w:val="0008055C"/>
    <w:rsid w:val="000924E0"/>
    <w:rsid w:val="00092ED6"/>
    <w:rsid w:val="000947B7"/>
    <w:rsid w:val="000A7030"/>
    <w:rsid w:val="000C6FE5"/>
    <w:rsid w:val="000D504B"/>
    <w:rsid w:val="000E396F"/>
    <w:rsid w:val="000E5883"/>
    <w:rsid w:val="000F4C12"/>
    <w:rsid w:val="000F4D3F"/>
    <w:rsid w:val="00110644"/>
    <w:rsid w:val="00113DB6"/>
    <w:rsid w:val="001270E3"/>
    <w:rsid w:val="001333B7"/>
    <w:rsid w:val="00133B91"/>
    <w:rsid w:val="001401CA"/>
    <w:rsid w:val="00152915"/>
    <w:rsid w:val="001A00C4"/>
    <w:rsid w:val="001B01A7"/>
    <w:rsid w:val="001B6A11"/>
    <w:rsid w:val="001E210B"/>
    <w:rsid w:val="001E493C"/>
    <w:rsid w:val="001E6F7F"/>
    <w:rsid w:val="001F25E3"/>
    <w:rsid w:val="0020105E"/>
    <w:rsid w:val="00204CE5"/>
    <w:rsid w:val="00205EFA"/>
    <w:rsid w:val="00207126"/>
    <w:rsid w:val="00225C17"/>
    <w:rsid w:val="0022762E"/>
    <w:rsid w:val="002277F1"/>
    <w:rsid w:val="002368D3"/>
    <w:rsid w:val="00274272"/>
    <w:rsid w:val="002819D7"/>
    <w:rsid w:val="00282A37"/>
    <w:rsid w:val="002A412C"/>
    <w:rsid w:val="002B61E4"/>
    <w:rsid w:val="002D4538"/>
    <w:rsid w:val="002E2BBB"/>
    <w:rsid w:val="002F659E"/>
    <w:rsid w:val="00301553"/>
    <w:rsid w:val="0030396B"/>
    <w:rsid w:val="00312490"/>
    <w:rsid w:val="00314E61"/>
    <w:rsid w:val="003233DC"/>
    <w:rsid w:val="0033346C"/>
    <w:rsid w:val="00346DEA"/>
    <w:rsid w:val="00347B75"/>
    <w:rsid w:val="003631BB"/>
    <w:rsid w:val="003658D2"/>
    <w:rsid w:val="00392F4D"/>
    <w:rsid w:val="003A0CB6"/>
    <w:rsid w:val="003A4B0A"/>
    <w:rsid w:val="003B3445"/>
    <w:rsid w:val="003C5D38"/>
    <w:rsid w:val="003E3E7C"/>
    <w:rsid w:val="003E77D3"/>
    <w:rsid w:val="003E7F5B"/>
    <w:rsid w:val="003F6A21"/>
    <w:rsid w:val="00412B51"/>
    <w:rsid w:val="004631A4"/>
    <w:rsid w:val="0047378B"/>
    <w:rsid w:val="004948E2"/>
    <w:rsid w:val="004A247D"/>
    <w:rsid w:val="004A67DF"/>
    <w:rsid w:val="004A693D"/>
    <w:rsid w:val="004B4A8D"/>
    <w:rsid w:val="004C6668"/>
    <w:rsid w:val="004E4668"/>
    <w:rsid w:val="004F0D8A"/>
    <w:rsid w:val="004F3E22"/>
    <w:rsid w:val="00502D59"/>
    <w:rsid w:val="00504B7E"/>
    <w:rsid w:val="00505E57"/>
    <w:rsid w:val="00511773"/>
    <w:rsid w:val="00515055"/>
    <w:rsid w:val="00517A8E"/>
    <w:rsid w:val="005211F2"/>
    <w:rsid w:val="0053035A"/>
    <w:rsid w:val="0053165F"/>
    <w:rsid w:val="00556820"/>
    <w:rsid w:val="0055793D"/>
    <w:rsid w:val="00561A2A"/>
    <w:rsid w:val="005655A4"/>
    <w:rsid w:val="0056652C"/>
    <w:rsid w:val="00576DE5"/>
    <w:rsid w:val="005851EE"/>
    <w:rsid w:val="00596A77"/>
    <w:rsid w:val="005A07BA"/>
    <w:rsid w:val="005B5BCF"/>
    <w:rsid w:val="005D4113"/>
    <w:rsid w:val="005D42E2"/>
    <w:rsid w:val="005D7E81"/>
    <w:rsid w:val="005E5214"/>
    <w:rsid w:val="005E64E3"/>
    <w:rsid w:val="005F6345"/>
    <w:rsid w:val="00612A59"/>
    <w:rsid w:val="0063408A"/>
    <w:rsid w:val="00642043"/>
    <w:rsid w:val="00664955"/>
    <w:rsid w:val="00672B03"/>
    <w:rsid w:val="00672D74"/>
    <w:rsid w:val="00673979"/>
    <w:rsid w:val="006868E8"/>
    <w:rsid w:val="00692F54"/>
    <w:rsid w:val="006C64DB"/>
    <w:rsid w:val="006E1A29"/>
    <w:rsid w:val="006F6C96"/>
    <w:rsid w:val="006F7A81"/>
    <w:rsid w:val="0070359C"/>
    <w:rsid w:val="00711BAE"/>
    <w:rsid w:val="00712F95"/>
    <w:rsid w:val="00727BDA"/>
    <w:rsid w:val="00736BCC"/>
    <w:rsid w:val="0073723E"/>
    <w:rsid w:val="0074756D"/>
    <w:rsid w:val="0074774B"/>
    <w:rsid w:val="00754080"/>
    <w:rsid w:val="00763E57"/>
    <w:rsid w:val="00764A20"/>
    <w:rsid w:val="0077209C"/>
    <w:rsid w:val="007729F4"/>
    <w:rsid w:val="00773BB6"/>
    <w:rsid w:val="00795654"/>
    <w:rsid w:val="00796399"/>
    <w:rsid w:val="007A6632"/>
    <w:rsid w:val="007B1DEF"/>
    <w:rsid w:val="007B62E5"/>
    <w:rsid w:val="007C1549"/>
    <w:rsid w:val="007C2B14"/>
    <w:rsid w:val="007C65B2"/>
    <w:rsid w:val="007D2A80"/>
    <w:rsid w:val="007F7552"/>
    <w:rsid w:val="00814632"/>
    <w:rsid w:val="008216B2"/>
    <w:rsid w:val="00823F96"/>
    <w:rsid w:val="00831799"/>
    <w:rsid w:val="00832102"/>
    <w:rsid w:val="0085376E"/>
    <w:rsid w:val="00857359"/>
    <w:rsid w:val="00872D92"/>
    <w:rsid w:val="0087772C"/>
    <w:rsid w:val="0088394F"/>
    <w:rsid w:val="008C4643"/>
    <w:rsid w:val="008C4D50"/>
    <w:rsid w:val="00901E30"/>
    <w:rsid w:val="00903668"/>
    <w:rsid w:val="009128B0"/>
    <w:rsid w:val="00914297"/>
    <w:rsid w:val="00923264"/>
    <w:rsid w:val="0095068C"/>
    <w:rsid w:val="00951203"/>
    <w:rsid w:val="00952932"/>
    <w:rsid w:val="00953EAC"/>
    <w:rsid w:val="00966692"/>
    <w:rsid w:val="009666FD"/>
    <w:rsid w:val="00977DB4"/>
    <w:rsid w:val="00980F4A"/>
    <w:rsid w:val="009866E5"/>
    <w:rsid w:val="009870C3"/>
    <w:rsid w:val="009A60A5"/>
    <w:rsid w:val="009C16DF"/>
    <w:rsid w:val="009F204D"/>
    <w:rsid w:val="00A06A08"/>
    <w:rsid w:val="00A20B17"/>
    <w:rsid w:val="00A31518"/>
    <w:rsid w:val="00A61F18"/>
    <w:rsid w:val="00A91CDA"/>
    <w:rsid w:val="00AA38B0"/>
    <w:rsid w:val="00AA764F"/>
    <w:rsid w:val="00AC6C55"/>
    <w:rsid w:val="00AD6BF7"/>
    <w:rsid w:val="00AE4E9D"/>
    <w:rsid w:val="00B11FC8"/>
    <w:rsid w:val="00B20265"/>
    <w:rsid w:val="00B44610"/>
    <w:rsid w:val="00B57F73"/>
    <w:rsid w:val="00B63654"/>
    <w:rsid w:val="00B726AD"/>
    <w:rsid w:val="00B841E2"/>
    <w:rsid w:val="00B8447B"/>
    <w:rsid w:val="00BA6026"/>
    <w:rsid w:val="00BA6B70"/>
    <w:rsid w:val="00BC2633"/>
    <w:rsid w:val="00BE1665"/>
    <w:rsid w:val="00BE7763"/>
    <w:rsid w:val="00BF4635"/>
    <w:rsid w:val="00C349C2"/>
    <w:rsid w:val="00C736B9"/>
    <w:rsid w:val="00C80624"/>
    <w:rsid w:val="00C840C0"/>
    <w:rsid w:val="00C84DB0"/>
    <w:rsid w:val="00C9156E"/>
    <w:rsid w:val="00CA5626"/>
    <w:rsid w:val="00CB0274"/>
    <w:rsid w:val="00CB525E"/>
    <w:rsid w:val="00CC1EDD"/>
    <w:rsid w:val="00CC287B"/>
    <w:rsid w:val="00CD01CC"/>
    <w:rsid w:val="00CD549C"/>
    <w:rsid w:val="00CE20B4"/>
    <w:rsid w:val="00D05FE5"/>
    <w:rsid w:val="00D170FE"/>
    <w:rsid w:val="00D17631"/>
    <w:rsid w:val="00D178BB"/>
    <w:rsid w:val="00D2271D"/>
    <w:rsid w:val="00D270A4"/>
    <w:rsid w:val="00D30574"/>
    <w:rsid w:val="00D348DE"/>
    <w:rsid w:val="00D50FA6"/>
    <w:rsid w:val="00D5261F"/>
    <w:rsid w:val="00D66BC6"/>
    <w:rsid w:val="00DC0301"/>
    <w:rsid w:val="00DC181D"/>
    <w:rsid w:val="00DD5E18"/>
    <w:rsid w:val="00DF7C5A"/>
    <w:rsid w:val="00E16DD1"/>
    <w:rsid w:val="00E22871"/>
    <w:rsid w:val="00E254E5"/>
    <w:rsid w:val="00E40F00"/>
    <w:rsid w:val="00E46A06"/>
    <w:rsid w:val="00E81F94"/>
    <w:rsid w:val="00E83026"/>
    <w:rsid w:val="00E856DA"/>
    <w:rsid w:val="00E957B2"/>
    <w:rsid w:val="00E96A05"/>
    <w:rsid w:val="00EB6F4D"/>
    <w:rsid w:val="00EC5BBA"/>
    <w:rsid w:val="00ED6009"/>
    <w:rsid w:val="00ED6691"/>
    <w:rsid w:val="00ED6F62"/>
    <w:rsid w:val="00EE566C"/>
    <w:rsid w:val="00EE5FAC"/>
    <w:rsid w:val="00EE65BF"/>
    <w:rsid w:val="00EF0009"/>
    <w:rsid w:val="00F063E0"/>
    <w:rsid w:val="00F14102"/>
    <w:rsid w:val="00F50C87"/>
    <w:rsid w:val="00F52493"/>
    <w:rsid w:val="00F609C1"/>
    <w:rsid w:val="00F6319C"/>
    <w:rsid w:val="00F64C9B"/>
    <w:rsid w:val="00F651A5"/>
    <w:rsid w:val="00F90BD6"/>
    <w:rsid w:val="00F93E6A"/>
    <w:rsid w:val="00FA69A2"/>
    <w:rsid w:val="00FB1E76"/>
    <w:rsid w:val="00FC1ECF"/>
    <w:rsid w:val="00FC27B5"/>
    <w:rsid w:val="00FC4BDF"/>
    <w:rsid w:val="00FC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00BE60-014B-4E81-8BEB-0994E198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Date"/>
    <w:basedOn w:val="a"/>
    <w:next w:val="a"/>
    <w:pPr>
      <w:ind w:leftChars="2500" w:left="100"/>
    </w:pPr>
    <w:rPr>
      <w:rFonts w:ascii="仿宋_GB2312" w:eastAsia="仿宋_GB2312"/>
      <w:kern w:val="0"/>
      <w:sz w:val="32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basedOn w:val="a"/>
    <w:autoRedefine/>
    <w:rsid w:val="0064204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CharCharCharCharChar">
    <w:name w:val="Char Char Char Char Char Char"/>
    <w:basedOn w:val="a"/>
    <w:autoRedefine/>
    <w:rsid w:val="00C736B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8">
    <w:name w:val="Balloon Text"/>
    <w:basedOn w:val="a"/>
    <w:link w:val="Char"/>
    <w:rsid w:val="00711BAE"/>
    <w:rPr>
      <w:sz w:val="18"/>
      <w:szCs w:val="18"/>
      <w:lang w:val="x-none" w:eastAsia="x-none"/>
    </w:rPr>
  </w:style>
  <w:style w:type="character" w:customStyle="1" w:styleId="Char">
    <w:name w:val="批注框文本 Char"/>
    <w:link w:val="a8"/>
    <w:rsid w:val="00711B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&#23385;&#21344;&#30002;\&#25442;&#23626;&#32771;&#23519;&#26041;&#26696;&#65288;2002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换届考察方案（2002）</Template>
  <TotalTime>26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关于十五市领导班子</dc:title>
  <dc:subject/>
  <dc:creator>组织部</dc:creator>
  <cp:keywords/>
  <cp:lastModifiedBy>Windows</cp:lastModifiedBy>
  <cp:revision>7</cp:revision>
  <cp:lastPrinted>2021-03-17T04:56:00Z</cp:lastPrinted>
  <dcterms:created xsi:type="dcterms:W3CDTF">2021-03-01T07:52:00Z</dcterms:created>
  <dcterms:modified xsi:type="dcterms:W3CDTF">2021-03-17T05:20:00Z</dcterms:modified>
</cp:coreProperties>
</file>